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E5665" w14:textId="7D4B024F" w:rsidR="00657A11" w:rsidRPr="007B4E3E" w:rsidRDefault="00657A11" w:rsidP="00657A11">
      <w:pPr>
        <w:pStyle w:val="ZRIKop"/>
        <w:numPr>
          <w:ilvl w:val="0"/>
          <w:numId w:val="0"/>
        </w:numPr>
      </w:pPr>
      <w:bookmarkStart w:id="0" w:name="_Toc485741577"/>
      <w:bookmarkStart w:id="1" w:name="_Toc527379640"/>
      <w:bookmarkStart w:id="2" w:name="_GoBack"/>
      <w:bookmarkEnd w:id="2"/>
      <w:r>
        <w:t xml:space="preserve">Bijlage </w:t>
      </w:r>
      <w:r w:rsidR="00EC7A0F">
        <w:t>4</w:t>
      </w:r>
      <w:r>
        <w:t>: Model Projectgegevens</w:t>
      </w:r>
      <w:bookmarkEnd w:id="0"/>
      <w:bookmarkEnd w:id="1"/>
    </w:p>
    <w:p w14:paraId="6405289F" w14:textId="77777777" w:rsidR="00657A11" w:rsidRDefault="00657A11" w:rsidP="00657A11"/>
    <w:p w14:paraId="34F443FD" w14:textId="77777777" w:rsidR="00657A11" w:rsidRDefault="00657A11" w:rsidP="00657A11">
      <w:r>
        <w:t xml:space="preserve">Onderstaand model bevat </w:t>
      </w:r>
      <w:r w:rsidRPr="009812A3">
        <w:t>de verplicht in</w:t>
      </w:r>
      <w:r>
        <w:t xml:space="preserve"> te dienen projectgegevens van een in te dienen referentie. Gebruik van het model als zodanig is facultatief.</w:t>
      </w:r>
    </w:p>
    <w:p w14:paraId="19E10DCA" w14:textId="77777777" w:rsidR="00657A11" w:rsidRPr="007C3A40" w:rsidRDefault="00657A11" w:rsidP="00657A11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657A11" w14:paraId="06268E47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9DABFCB" w14:textId="77777777" w:rsidR="00657A11" w:rsidRDefault="00657A11" w:rsidP="003736AE">
            <w:r>
              <w:t>Naam project:</w:t>
            </w:r>
          </w:p>
        </w:tc>
        <w:tc>
          <w:tcPr>
            <w:tcW w:w="7533" w:type="dxa"/>
            <w:gridSpan w:val="2"/>
          </w:tcPr>
          <w:p w14:paraId="07FCBE8B" w14:textId="77777777" w:rsidR="00657A11" w:rsidRDefault="00657A11" w:rsidP="003736AE"/>
        </w:tc>
      </w:tr>
      <w:tr w:rsidR="00657A11" w14:paraId="5144CA46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02CDA9D" w14:textId="77777777" w:rsidR="00657A11" w:rsidRDefault="00657A11" w:rsidP="003736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23CB81F1" w14:textId="77777777" w:rsidR="00657A11" w:rsidRDefault="00657A11" w:rsidP="003736AE"/>
        </w:tc>
      </w:tr>
      <w:tr w:rsidR="00657A11" w14:paraId="33A1362E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710C375" w14:textId="2D289692" w:rsidR="00657A11" w:rsidRDefault="00190CBF" w:rsidP="003736AE">
            <w:r>
              <w:t>Projecto</w:t>
            </w:r>
            <w:r w:rsidR="00657A11">
              <w:t>mvang (</w:t>
            </w:r>
            <w:proofErr w:type="spellStart"/>
            <w:r w:rsidR="00657A11">
              <w:t>bvo</w:t>
            </w:r>
            <w:proofErr w:type="spellEnd"/>
            <w:r w:rsidR="00657A11">
              <w:t xml:space="preserve">) </w:t>
            </w:r>
          </w:p>
        </w:tc>
        <w:tc>
          <w:tcPr>
            <w:tcW w:w="7533" w:type="dxa"/>
            <w:gridSpan w:val="2"/>
          </w:tcPr>
          <w:p w14:paraId="39274C27" w14:textId="77777777" w:rsidR="00657A11" w:rsidRDefault="00657A11" w:rsidP="003736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657A11" w14:paraId="62DC44FD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AA85D86" w14:textId="77777777" w:rsidR="00657A11" w:rsidRDefault="00657A11" w:rsidP="003736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3818BD37" w14:textId="77777777" w:rsidR="00657A11" w:rsidRDefault="00657A11" w:rsidP="003736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281FB129" w14:textId="77777777" w:rsidR="00657A11" w:rsidRDefault="00657A11" w:rsidP="003736AE">
            <w:pPr>
              <w:jc w:val="right"/>
            </w:pPr>
            <w:r>
              <w:t>exclusief btw</w:t>
            </w:r>
          </w:p>
        </w:tc>
      </w:tr>
      <w:tr w:rsidR="00657A11" w14:paraId="72C56405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4F889C" w14:textId="77777777" w:rsidR="00657A11" w:rsidRDefault="00657A11" w:rsidP="003736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01389554" w14:textId="77777777" w:rsidR="00657A11" w:rsidRPr="00E62F0C" w:rsidRDefault="00657A11" w:rsidP="003736AE">
            <w:pPr>
              <w:rPr>
                <w:i/>
              </w:rPr>
            </w:pPr>
          </w:p>
        </w:tc>
      </w:tr>
      <w:tr w:rsidR="00657A11" w14:paraId="35FD2BA9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9B0FFA" w14:textId="77777777" w:rsidR="00657A11" w:rsidRDefault="00657A11" w:rsidP="003736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6CC0A815" w14:textId="77777777" w:rsidR="00657A11" w:rsidRDefault="00657A11" w:rsidP="003736AE"/>
        </w:tc>
      </w:tr>
      <w:tr w:rsidR="00657A11" w14:paraId="6F6446A9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C80B9F3" w14:textId="77777777" w:rsidR="00657A11" w:rsidRDefault="00657A11" w:rsidP="003736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016A8B07" w14:textId="77777777" w:rsidR="00657A11" w:rsidRDefault="00657A11" w:rsidP="003736AE"/>
        </w:tc>
      </w:tr>
      <w:tr w:rsidR="00657A11" w14:paraId="539FFF8A" w14:textId="77777777" w:rsidTr="003736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F7A74C" w14:textId="77777777" w:rsidR="00657A11" w:rsidRDefault="00657A11" w:rsidP="003736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5BD9F52F" w14:textId="77777777" w:rsidR="00657A11" w:rsidRDefault="00657A11" w:rsidP="003736AE"/>
        </w:tc>
      </w:tr>
      <w:tr w:rsidR="00657A11" w14:paraId="43BCAE84" w14:textId="77777777" w:rsidTr="003736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3C1B2773" w14:textId="77777777" w:rsidR="00657A11" w:rsidRDefault="00657A11" w:rsidP="003736AE"/>
          <w:p w14:paraId="78C54A34" w14:textId="77777777" w:rsidR="00657A11" w:rsidRDefault="00657A11" w:rsidP="003736AE">
            <w:r>
              <w:t>Beknopte beschrijving:</w:t>
            </w:r>
          </w:p>
        </w:tc>
      </w:tr>
      <w:tr w:rsidR="00657A11" w14:paraId="341C4886" w14:textId="77777777" w:rsidTr="003736AE">
        <w:tc>
          <w:tcPr>
            <w:tcW w:w="9905" w:type="dxa"/>
            <w:gridSpan w:val="3"/>
          </w:tcPr>
          <w:p w14:paraId="387FE116" w14:textId="77777777" w:rsidR="00657A11" w:rsidRDefault="00657A11" w:rsidP="003736AE"/>
          <w:p w14:paraId="1CEAC862" w14:textId="77777777" w:rsidR="00657A11" w:rsidRDefault="00657A11" w:rsidP="003736AE"/>
          <w:p w14:paraId="761624B3" w14:textId="77777777" w:rsidR="00657A11" w:rsidRDefault="00657A11" w:rsidP="003736AE"/>
          <w:p w14:paraId="4A8AE3B5" w14:textId="77777777" w:rsidR="00657A11" w:rsidRDefault="00657A11" w:rsidP="003736AE"/>
          <w:p w14:paraId="4D4E7A2F" w14:textId="77777777" w:rsidR="00657A11" w:rsidRDefault="00657A11" w:rsidP="003736AE"/>
          <w:p w14:paraId="56B23856" w14:textId="77777777" w:rsidR="00657A11" w:rsidRDefault="00657A11" w:rsidP="003736AE"/>
          <w:p w14:paraId="0E281E3A" w14:textId="77777777" w:rsidR="00657A11" w:rsidRDefault="00657A11" w:rsidP="003736AE"/>
        </w:tc>
      </w:tr>
      <w:tr w:rsidR="00657A11" w14:paraId="1D4F9ADD" w14:textId="77777777" w:rsidTr="003736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3C171206" w14:textId="77777777" w:rsidR="00657A11" w:rsidRDefault="00657A11" w:rsidP="003736AE"/>
          <w:p w14:paraId="5C1B45BF" w14:textId="77777777" w:rsidR="00657A11" w:rsidRDefault="00657A11" w:rsidP="003736AE">
            <w:r>
              <w:t>Beschrijving rol inschrijver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657A11" w14:paraId="3BAC98C2" w14:textId="77777777" w:rsidTr="003736AE">
        <w:tc>
          <w:tcPr>
            <w:tcW w:w="9905" w:type="dxa"/>
            <w:gridSpan w:val="3"/>
          </w:tcPr>
          <w:p w14:paraId="11F4C809" w14:textId="77777777" w:rsidR="00657A11" w:rsidRDefault="00657A11" w:rsidP="003736AE"/>
          <w:p w14:paraId="76AABA23" w14:textId="77777777" w:rsidR="00657A11" w:rsidRDefault="00657A11" w:rsidP="003736AE"/>
          <w:p w14:paraId="0EB3CBC0" w14:textId="77777777" w:rsidR="00657A11" w:rsidRDefault="00657A11" w:rsidP="003736AE"/>
          <w:p w14:paraId="229C421E" w14:textId="77777777" w:rsidR="00657A11" w:rsidRDefault="00657A11" w:rsidP="003736AE"/>
          <w:p w14:paraId="5FA149AB" w14:textId="77777777" w:rsidR="00657A11" w:rsidRDefault="00657A11" w:rsidP="003736AE"/>
          <w:p w14:paraId="49941DFB" w14:textId="77777777" w:rsidR="00657A11" w:rsidRDefault="00657A11" w:rsidP="003736AE"/>
          <w:p w14:paraId="524EFF7F" w14:textId="77777777" w:rsidR="00657A11" w:rsidRDefault="00657A11" w:rsidP="003736AE"/>
        </w:tc>
      </w:tr>
      <w:tr w:rsidR="00657A11" w14:paraId="012FDA04" w14:textId="77777777" w:rsidTr="003736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676D1A59" w14:textId="77777777" w:rsidR="00657A11" w:rsidRDefault="00657A11" w:rsidP="003736AE"/>
          <w:p w14:paraId="5F98BA4C" w14:textId="77777777" w:rsidR="00657A11" w:rsidRDefault="00657A11" w:rsidP="003736AE">
            <w:r>
              <w:t>Typerend beeldmateriaal (mag ook separaat meegeleverd worden):</w:t>
            </w:r>
          </w:p>
        </w:tc>
      </w:tr>
      <w:tr w:rsidR="00657A11" w14:paraId="5632C8F5" w14:textId="77777777" w:rsidTr="003736AE">
        <w:tc>
          <w:tcPr>
            <w:tcW w:w="9905" w:type="dxa"/>
            <w:gridSpan w:val="3"/>
          </w:tcPr>
          <w:p w14:paraId="23CB8E37" w14:textId="77777777" w:rsidR="00657A11" w:rsidRDefault="00657A11" w:rsidP="003736AE"/>
          <w:p w14:paraId="531BA7C0" w14:textId="77777777" w:rsidR="00657A11" w:rsidRDefault="00657A11" w:rsidP="003736AE"/>
          <w:p w14:paraId="66FF58F0" w14:textId="77777777" w:rsidR="00657A11" w:rsidRDefault="00657A11" w:rsidP="003736AE"/>
          <w:p w14:paraId="6D03CBCC" w14:textId="77777777" w:rsidR="00657A11" w:rsidRDefault="00657A11" w:rsidP="003736AE"/>
          <w:p w14:paraId="45AE3E6E" w14:textId="77777777" w:rsidR="00657A11" w:rsidRDefault="00657A11" w:rsidP="003736AE"/>
          <w:p w14:paraId="489DDC66" w14:textId="77777777" w:rsidR="00657A11" w:rsidRDefault="00657A11" w:rsidP="003736AE"/>
          <w:p w14:paraId="6B1D181C" w14:textId="77777777" w:rsidR="00657A11" w:rsidRDefault="00657A11" w:rsidP="003736AE"/>
        </w:tc>
      </w:tr>
    </w:tbl>
    <w:p w14:paraId="7554304C" w14:textId="77777777" w:rsidR="008D4CA2" w:rsidRDefault="008D4CA2" w:rsidP="003C344E"/>
    <w:sectPr w:rsidR="008D4CA2" w:rsidSect="00657A1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54E4C" w14:textId="77777777" w:rsidR="004E6237" w:rsidRDefault="004E6237">
      <w:r>
        <w:separator/>
      </w:r>
    </w:p>
  </w:endnote>
  <w:endnote w:type="continuationSeparator" w:id="0">
    <w:p w14:paraId="6FB8AE71" w14:textId="77777777" w:rsidR="004E6237" w:rsidRDefault="004E6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4E5F3" w14:textId="77777777" w:rsidR="004E6237" w:rsidRDefault="004E623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4852A233" wp14:editId="252560E9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EBAFFA" w14:textId="3733A1F5" w:rsidR="004E6237" w:rsidRPr="0023238C" w:rsidRDefault="004E6237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83B5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52A233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2AEBAFFA" w14:textId="3733A1F5" w:rsidR="004E6237" w:rsidRPr="0023238C" w:rsidRDefault="004E6237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83B5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E9F53" w14:textId="77777777" w:rsidR="004E6237" w:rsidRDefault="004E623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2671C8C" wp14:editId="78BF2DA7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4D8A6C" w14:textId="41952E05" w:rsidR="004E6237" w:rsidRPr="0023238C" w:rsidRDefault="004E6237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83B5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671C8C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374D8A6C" w14:textId="41952E05" w:rsidR="004E6237" w:rsidRPr="0023238C" w:rsidRDefault="004E6237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883B5C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79B77" w14:textId="77777777" w:rsidR="004E6237" w:rsidRDefault="004E6237">
      <w:r>
        <w:separator/>
      </w:r>
    </w:p>
  </w:footnote>
  <w:footnote w:type="continuationSeparator" w:id="0">
    <w:p w14:paraId="78859FDD" w14:textId="77777777" w:rsidR="004E6237" w:rsidRDefault="004E6237">
      <w:r>
        <w:continuationSeparator/>
      </w:r>
    </w:p>
  </w:footnote>
  <w:footnote w:id="1">
    <w:p w14:paraId="040BDF9D" w14:textId="440D2B56" w:rsidR="004E6237" w:rsidRPr="008B565C" w:rsidRDefault="004E6237" w:rsidP="00657A11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</w:t>
      </w:r>
      <w:r>
        <w:rPr>
          <w:sz w:val="16"/>
          <w:szCs w:val="16"/>
        </w:rPr>
        <w:t>inschrijver</w:t>
      </w:r>
      <w:r w:rsidRPr="008B565C">
        <w:rPr>
          <w:sz w:val="16"/>
          <w:szCs w:val="16"/>
        </w:rPr>
        <w:t xml:space="preserve"> in combinatie met derden: geef de beschrijving van het eigen aandeel van de </w:t>
      </w:r>
      <w:r>
        <w:rPr>
          <w:sz w:val="16"/>
          <w:szCs w:val="16"/>
        </w:rPr>
        <w:t>inschrijver</w:t>
      </w:r>
      <w:r w:rsidRPr="008B565C">
        <w:rPr>
          <w:sz w:val="16"/>
          <w:szCs w:val="16"/>
        </w:rPr>
        <w:t xml:space="preserve">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4E6237" w:rsidRPr="00415DC8" w14:paraId="27262B0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11D764F0" w14:textId="77777777" w:rsidR="004E6237" w:rsidRPr="00415DC8" w:rsidRDefault="004E6237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0F4806D5" w14:textId="6A28CB0F" w:rsidR="004E6237" w:rsidRPr="00BE6E41" w:rsidRDefault="004E6237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593AE355" w14:textId="77777777" w:rsidR="004E6237" w:rsidRPr="00415DC8" w:rsidRDefault="004E6237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4330186F" w14:textId="77777777" w:rsidR="004E6237" w:rsidRPr="00415DC8" w:rsidRDefault="004E6237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4E6237" w:rsidRPr="00AB57AB" w14:paraId="36227F10" w14:textId="77777777" w:rsidTr="00C53112">
      <w:trPr>
        <w:trHeight w:hRule="exact" w:val="567"/>
      </w:trPr>
      <w:tc>
        <w:tcPr>
          <w:tcW w:w="2869" w:type="dxa"/>
        </w:tcPr>
        <w:p w14:paraId="7E4D50B4" w14:textId="77777777" w:rsidR="004E6237" w:rsidRPr="000F6A0D" w:rsidRDefault="004E6237" w:rsidP="003402F9"/>
      </w:tc>
      <w:tc>
        <w:tcPr>
          <w:tcW w:w="2868" w:type="dxa"/>
          <w:shd w:val="clear" w:color="auto" w:fill="auto"/>
        </w:tcPr>
        <w:p w14:paraId="771E0D30" w14:textId="1E3B3200" w:rsidR="004E6237" w:rsidRPr="002A1984" w:rsidRDefault="004E6237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6ECD7C2" w14:textId="11840E0B" w:rsidR="004E6237" w:rsidRPr="002A1984" w:rsidRDefault="00755D16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883B5C">
            <w:t>VNA1801</w:t>
          </w:r>
          <w:r>
            <w:fldChar w:fldCharType="end"/>
          </w:r>
        </w:p>
      </w:tc>
      <w:tc>
        <w:tcPr>
          <w:tcW w:w="2622" w:type="dxa"/>
        </w:tcPr>
        <w:p w14:paraId="571E07EA" w14:textId="2861C8B5" w:rsidR="004E6237" w:rsidRPr="00AB57AB" w:rsidRDefault="004E6237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55D16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755D16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4E6237" w:rsidRPr="00415DC8" w14:paraId="45717043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4716798" w14:textId="77777777" w:rsidR="004E6237" w:rsidRPr="00415DC8" w:rsidRDefault="004E6237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6DA029CD" w14:textId="77777777" w:rsidR="004E6237" w:rsidRPr="00415DC8" w:rsidRDefault="004E6237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347099C8" w14:textId="77777777" w:rsidR="004E6237" w:rsidRPr="00415DC8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EC84E51" w14:textId="77777777" w:rsidR="004E6237" w:rsidRPr="00415DC8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4E6237" w:rsidRPr="00415DC8" w14:paraId="2F3B1FC0" w14:textId="77777777" w:rsidTr="00C53112">
      <w:trPr>
        <w:trHeight w:hRule="exact" w:val="284"/>
      </w:trPr>
      <w:tc>
        <w:tcPr>
          <w:tcW w:w="2869" w:type="dxa"/>
          <w:vAlign w:val="bottom"/>
        </w:tcPr>
        <w:p w14:paraId="2BEC9754" w14:textId="77777777" w:rsidR="004E6237" w:rsidRPr="00415DC8" w:rsidRDefault="004E6237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E7634F4" w14:textId="77777777" w:rsidR="004E6237" w:rsidRPr="00415DC8" w:rsidRDefault="004E6237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7DA3A67" w14:textId="2B3A3962" w:rsidR="004E6237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883B5C">
            <w:t>05-11-2018</w:t>
          </w:r>
          <w:r>
            <w:fldChar w:fldCharType="end"/>
          </w:r>
        </w:p>
      </w:tc>
      <w:tc>
        <w:tcPr>
          <w:tcW w:w="2622" w:type="dxa"/>
        </w:tcPr>
        <w:p w14:paraId="59FF3903" w14:textId="77777777" w:rsidR="004E6237" w:rsidRPr="00415DC8" w:rsidRDefault="004E6237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0A3DE5AA" w14:textId="77777777" w:rsidR="004E6237" w:rsidRPr="0018200E" w:rsidRDefault="004E6237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6DBCBF13" wp14:editId="7CFB1B48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78B1B" w14:textId="77777777" w:rsidR="004E6237" w:rsidRDefault="004E6237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26039114" wp14:editId="71E17C36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5A46"/>
    <w:multiLevelType w:val="hybridMultilevel"/>
    <w:tmpl w:val="F948DF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70D88"/>
    <w:multiLevelType w:val="multilevel"/>
    <w:tmpl w:val="5F26AA94"/>
    <w:numStyleLink w:val="ZRIOpsommingstekens"/>
  </w:abstractNum>
  <w:abstractNum w:abstractNumId="2" w15:restartNumberingAfterBreak="0">
    <w:nsid w:val="0BC66622"/>
    <w:multiLevelType w:val="hybridMultilevel"/>
    <w:tmpl w:val="0C9ACA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E0933"/>
    <w:multiLevelType w:val="multilevel"/>
    <w:tmpl w:val="5F26AA94"/>
    <w:numStyleLink w:val="ZRIOpsommingstekens"/>
  </w:abstractNum>
  <w:abstractNum w:abstractNumId="4" w15:restartNumberingAfterBreak="0">
    <w:nsid w:val="0E6140A8"/>
    <w:multiLevelType w:val="hybridMultilevel"/>
    <w:tmpl w:val="7D4C655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77422"/>
    <w:multiLevelType w:val="hybridMultilevel"/>
    <w:tmpl w:val="39DAB4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67BEB"/>
    <w:multiLevelType w:val="multilevel"/>
    <w:tmpl w:val="5F26AA94"/>
    <w:numStyleLink w:val="ZRIOpsommingstekens"/>
  </w:abstractNum>
  <w:abstractNum w:abstractNumId="7" w15:restartNumberingAfterBreak="0">
    <w:nsid w:val="160575EA"/>
    <w:multiLevelType w:val="multilevel"/>
    <w:tmpl w:val="5F26AA94"/>
    <w:numStyleLink w:val="ZRIOpsommingstekens"/>
  </w:abstractNum>
  <w:abstractNum w:abstractNumId="8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0" w15:restartNumberingAfterBreak="0">
    <w:nsid w:val="237A3AA2"/>
    <w:multiLevelType w:val="multilevel"/>
    <w:tmpl w:val="5F26AA94"/>
    <w:numStyleLink w:val="ZRIOpsommingstekens"/>
  </w:abstractNum>
  <w:abstractNum w:abstractNumId="11" w15:restartNumberingAfterBreak="0">
    <w:nsid w:val="24EE70A0"/>
    <w:multiLevelType w:val="multilevel"/>
    <w:tmpl w:val="5F26AA94"/>
    <w:numStyleLink w:val="ZRIOpsommingstekens"/>
  </w:abstractNum>
  <w:abstractNum w:abstractNumId="12" w15:restartNumberingAfterBreak="0">
    <w:nsid w:val="2AF47D4F"/>
    <w:multiLevelType w:val="multilevel"/>
    <w:tmpl w:val="5F26AA94"/>
    <w:numStyleLink w:val="ZRIOpsommingstekens"/>
  </w:abstractNum>
  <w:abstractNum w:abstractNumId="13" w15:restartNumberingAfterBreak="0">
    <w:nsid w:val="2D566CAD"/>
    <w:multiLevelType w:val="hybridMultilevel"/>
    <w:tmpl w:val="CBE244F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D3A9F"/>
    <w:multiLevelType w:val="multilevel"/>
    <w:tmpl w:val="5F26AA94"/>
    <w:numStyleLink w:val="ZRIOpsommingstekens"/>
  </w:abstractNum>
  <w:abstractNum w:abstractNumId="15" w15:restartNumberingAfterBreak="0">
    <w:nsid w:val="3AC7221D"/>
    <w:multiLevelType w:val="multilevel"/>
    <w:tmpl w:val="335CC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6" w15:restartNumberingAfterBreak="0">
    <w:nsid w:val="3F090D17"/>
    <w:multiLevelType w:val="multilevel"/>
    <w:tmpl w:val="5F26AA94"/>
    <w:numStyleLink w:val="ZRIOpsommingstekens"/>
  </w:abstractNum>
  <w:abstractNum w:abstractNumId="17" w15:restartNumberingAfterBreak="0">
    <w:nsid w:val="42C83A68"/>
    <w:multiLevelType w:val="multilevel"/>
    <w:tmpl w:val="5F26AA94"/>
    <w:numStyleLink w:val="ZRIOpsommingstekens"/>
  </w:abstractNum>
  <w:abstractNum w:abstractNumId="18" w15:restartNumberingAfterBreak="0">
    <w:nsid w:val="450B7043"/>
    <w:multiLevelType w:val="hybridMultilevel"/>
    <w:tmpl w:val="1E46BB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316039"/>
    <w:multiLevelType w:val="multilevel"/>
    <w:tmpl w:val="5F26AA94"/>
    <w:numStyleLink w:val="ZRIOpsommingstekens"/>
  </w:abstractNum>
  <w:abstractNum w:abstractNumId="20" w15:restartNumberingAfterBreak="0">
    <w:nsid w:val="4AF27A0C"/>
    <w:multiLevelType w:val="hybridMultilevel"/>
    <w:tmpl w:val="C87AA0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84107"/>
    <w:multiLevelType w:val="hybridMultilevel"/>
    <w:tmpl w:val="BC00E63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E4AAC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523F06A8"/>
    <w:multiLevelType w:val="multilevel"/>
    <w:tmpl w:val="5F26AA94"/>
    <w:numStyleLink w:val="ZRIOpsommingstekens"/>
  </w:abstractNum>
  <w:abstractNum w:abstractNumId="24" w15:restartNumberingAfterBreak="0">
    <w:nsid w:val="58B84CF4"/>
    <w:multiLevelType w:val="multilevel"/>
    <w:tmpl w:val="5F26AA94"/>
    <w:numStyleLink w:val="ZRIOpsommingstekens"/>
  </w:abstractNum>
  <w:abstractNum w:abstractNumId="25" w15:restartNumberingAfterBreak="0">
    <w:nsid w:val="62052D86"/>
    <w:multiLevelType w:val="hybridMultilevel"/>
    <w:tmpl w:val="45100C1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8705B"/>
    <w:multiLevelType w:val="multilevel"/>
    <w:tmpl w:val="5F26AA94"/>
    <w:numStyleLink w:val="ZRIOpsommingstekens"/>
  </w:abstractNum>
  <w:abstractNum w:abstractNumId="27" w15:restartNumberingAfterBreak="0">
    <w:nsid w:val="64B82308"/>
    <w:multiLevelType w:val="multilevel"/>
    <w:tmpl w:val="5F26AA94"/>
    <w:numStyleLink w:val="ZRIOpsommingstekens"/>
  </w:abstractNum>
  <w:abstractNum w:abstractNumId="28" w15:restartNumberingAfterBreak="0">
    <w:nsid w:val="6C2F28B4"/>
    <w:multiLevelType w:val="multilevel"/>
    <w:tmpl w:val="5F26AA94"/>
    <w:numStyleLink w:val="ZRIOpsommingstekens"/>
  </w:abstractNum>
  <w:abstractNum w:abstractNumId="29" w15:restartNumberingAfterBreak="0">
    <w:nsid w:val="71273660"/>
    <w:multiLevelType w:val="multilevel"/>
    <w:tmpl w:val="5F26AA94"/>
    <w:numStyleLink w:val="ZRIOpsommingstekens"/>
  </w:abstractNum>
  <w:abstractNum w:abstractNumId="30" w15:restartNumberingAfterBreak="0">
    <w:nsid w:val="73666946"/>
    <w:multiLevelType w:val="multilevel"/>
    <w:tmpl w:val="5F26AA94"/>
    <w:numStyleLink w:val="ZRIOpsommingstekens"/>
  </w:abstractNum>
  <w:abstractNum w:abstractNumId="31" w15:restartNumberingAfterBreak="0">
    <w:nsid w:val="74773E20"/>
    <w:multiLevelType w:val="multilevel"/>
    <w:tmpl w:val="5F26AA94"/>
    <w:numStyleLink w:val="ZRIOpsommingstekens"/>
  </w:abstractNum>
  <w:abstractNum w:abstractNumId="32" w15:restartNumberingAfterBreak="0">
    <w:nsid w:val="78750391"/>
    <w:multiLevelType w:val="multilevel"/>
    <w:tmpl w:val="5F26AA94"/>
    <w:numStyleLink w:val="ZRIOpsommingstekens"/>
  </w:abstractNum>
  <w:abstractNum w:abstractNumId="33" w15:restartNumberingAfterBreak="0">
    <w:nsid w:val="7C4D56C3"/>
    <w:multiLevelType w:val="hybridMultilevel"/>
    <w:tmpl w:val="87846C5E"/>
    <w:lvl w:ilvl="0" w:tplc="2D323D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8"/>
  </w:num>
  <w:num w:numId="4">
    <w:abstractNumId w:val="25"/>
  </w:num>
  <w:num w:numId="5">
    <w:abstractNumId w:val="5"/>
  </w:num>
  <w:num w:numId="6">
    <w:abstractNumId w:val="2"/>
  </w:num>
  <w:num w:numId="7">
    <w:abstractNumId w:val="20"/>
  </w:num>
  <w:num w:numId="8">
    <w:abstractNumId w:val="21"/>
  </w:num>
  <w:num w:numId="9">
    <w:abstractNumId w:val="0"/>
  </w:num>
  <w:num w:numId="10">
    <w:abstractNumId w:val="18"/>
  </w:num>
  <w:num w:numId="11">
    <w:abstractNumId w:val="4"/>
  </w:num>
  <w:num w:numId="12">
    <w:abstractNumId w:val="13"/>
  </w:num>
  <w:num w:numId="13">
    <w:abstractNumId w:val="6"/>
  </w:num>
  <w:num w:numId="14">
    <w:abstractNumId w:val="28"/>
  </w:num>
  <w:num w:numId="15">
    <w:abstractNumId w:val="3"/>
  </w:num>
  <w:num w:numId="16">
    <w:abstractNumId w:val="16"/>
  </w:num>
  <w:num w:numId="17">
    <w:abstractNumId w:val="7"/>
  </w:num>
  <w:num w:numId="18">
    <w:abstractNumId w:val="11"/>
  </w:num>
  <w:num w:numId="19">
    <w:abstractNumId w:val="23"/>
  </w:num>
  <w:num w:numId="20">
    <w:abstractNumId w:val="27"/>
  </w:num>
  <w:num w:numId="21">
    <w:abstractNumId w:val="32"/>
  </w:num>
  <w:num w:numId="22">
    <w:abstractNumId w:val="10"/>
  </w:num>
  <w:num w:numId="23">
    <w:abstractNumId w:val="24"/>
  </w:num>
  <w:num w:numId="24">
    <w:abstractNumId w:val="15"/>
  </w:num>
  <w:num w:numId="25">
    <w:abstractNumId w:val="17"/>
  </w:num>
  <w:num w:numId="26">
    <w:abstractNumId w:val="26"/>
  </w:num>
  <w:num w:numId="27">
    <w:abstractNumId w:val="22"/>
  </w:num>
  <w:num w:numId="28">
    <w:abstractNumId w:val="1"/>
  </w:num>
  <w:num w:numId="29">
    <w:abstractNumId w:val="31"/>
  </w:num>
  <w:num w:numId="30">
    <w:abstractNumId w:val="33"/>
  </w:num>
  <w:num w:numId="31">
    <w:abstractNumId w:val="14"/>
  </w:num>
  <w:num w:numId="32">
    <w:abstractNumId w:val="8"/>
  </w:num>
  <w:num w:numId="33">
    <w:abstractNumId w:val="29"/>
  </w:num>
  <w:num w:numId="34">
    <w:abstractNumId w:val="12"/>
  </w:num>
  <w:num w:numId="35">
    <w:abstractNumId w:val="30"/>
  </w:num>
  <w:num w:numId="36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16-8-2017"/>
    <w:docVar w:name="Logo_aan" w:val="Waar"/>
    <w:docVar w:name="ONRI_aan" w:val="Onwaar"/>
  </w:docVars>
  <w:rsids>
    <w:rsidRoot w:val="00657A11"/>
    <w:rsid w:val="00004ED6"/>
    <w:rsid w:val="00015CC2"/>
    <w:rsid w:val="00021F86"/>
    <w:rsid w:val="000333CA"/>
    <w:rsid w:val="000345BF"/>
    <w:rsid w:val="000445E9"/>
    <w:rsid w:val="000474FA"/>
    <w:rsid w:val="00047D7D"/>
    <w:rsid w:val="00047F1D"/>
    <w:rsid w:val="00051C01"/>
    <w:rsid w:val="0005645A"/>
    <w:rsid w:val="0005745B"/>
    <w:rsid w:val="00061DE5"/>
    <w:rsid w:val="00067733"/>
    <w:rsid w:val="0007059A"/>
    <w:rsid w:val="000745EE"/>
    <w:rsid w:val="00075E42"/>
    <w:rsid w:val="00084FF1"/>
    <w:rsid w:val="00091D05"/>
    <w:rsid w:val="000930F4"/>
    <w:rsid w:val="0009322A"/>
    <w:rsid w:val="000A08F9"/>
    <w:rsid w:val="000A19D8"/>
    <w:rsid w:val="000A5A99"/>
    <w:rsid w:val="000A64C0"/>
    <w:rsid w:val="000A6D3F"/>
    <w:rsid w:val="000A6E47"/>
    <w:rsid w:val="000B1280"/>
    <w:rsid w:val="000B1E13"/>
    <w:rsid w:val="000C3A29"/>
    <w:rsid w:val="000D212B"/>
    <w:rsid w:val="000D37C4"/>
    <w:rsid w:val="000D43B2"/>
    <w:rsid w:val="000D5A01"/>
    <w:rsid w:val="000D7AC9"/>
    <w:rsid w:val="000E30A8"/>
    <w:rsid w:val="000E63DA"/>
    <w:rsid w:val="000E6A1E"/>
    <w:rsid w:val="000F20D3"/>
    <w:rsid w:val="000F44FE"/>
    <w:rsid w:val="000F463A"/>
    <w:rsid w:val="000F6A0D"/>
    <w:rsid w:val="000F7598"/>
    <w:rsid w:val="00102E86"/>
    <w:rsid w:val="00111FAB"/>
    <w:rsid w:val="00115EC1"/>
    <w:rsid w:val="00117B82"/>
    <w:rsid w:val="001231E2"/>
    <w:rsid w:val="001250FB"/>
    <w:rsid w:val="00130048"/>
    <w:rsid w:val="001309F7"/>
    <w:rsid w:val="00132D43"/>
    <w:rsid w:val="001350F2"/>
    <w:rsid w:val="001418E1"/>
    <w:rsid w:val="00141DE3"/>
    <w:rsid w:val="00141EA7"/>
    <w:rsid w:val="00147F70"/>
    <w:rsid w:val="00154F5C"/>
    <w:rsid w:val="00160F0D"/>
    <w:rsid w:val="0018200E"/>
    <w:rsid w:val="001859DD"/>
    <w:rsid w:val="00190CBF"/>
    <w:rsid w:val="00193B0F"/>
    <w:rsid w:val="00193C74"/>
    <w:rsid w:val="001A130F"/>
    <w:rsid w:val="001A151F"/>
    <w:rsid w:val="001A1B9E"/>
    <w:rsid w:val="001A28A0"/>
    <w:rsid w:val="001A5E2A"/>
    <w:rsid w:val="001A716C"/>
    <w:rsid w:val="001B01D4"/>
    <w:rsid w:val="001B1B59"/>
    <w:rsid w:val="001B2EB8"/>
    <w:rsid w:val="001B357F"/>
    <w:rsid w:val="001C0EBB"/>
    <w:rsid w:val="001C13B0"/>
    <w:rsid w:val="001C1687"/>
    <w:rsid w:val="001C4676"/>
    <w:rsid w:val="001C7986"/>
    <w:rsid w:val="001D49EC"/>
    <w:rsid w:val="001D6842"/>
    <w:rsid w:val="001E2539"/>
    <w:rsid w:val="001E3445"/>
    <w:rsid w:val="001E4AEA"/>
    <w:rsid w:val="001E6D3A"/>
    <w:rsid w:val="001F1F6C"/>
    <w:rsid w:val="001F36CE"/>
    <w:rsid w:val="001F5C58"/>
    <w:rsid w:val="001F5D3D"/>
    <w:rsid w:val="00200BF6"/>
    <w:rsid w:val="00210FA6"/>
    <w:rsid w:val="0021445B"/>
    <w:rsid w:val="00217471"/>
    <w:rsid w:val="00225184"/>
    <w:rsid w:val="0023238C"/>
    <w:rsid w:val="00232577"/>
    <w:rsid w:val="00237E41"/>
    <w:rsid w:val="00243BED"/>
    <w:rsid w:val="00244EEF"/>
    <w:rsid w:val="00246A9E"/>
    <w:rsid w:val="00254889"/>
    <w:rsid w:val="0026094D"/>
    <w:rsid w:val="00261A77"/>
    <w:rsid w:val="00263432"/>
    <w:rsid w:val="00270703"/>
    <w:rsid w:val="00270EDE"/>
    <w:rsid w:val="00274D6A"/>
    <w:rsid w:val="00276DF2"/>
    <w:rsid w:val="00280DDA"/>
    <w:rsid w:val="002836E5"/>
    <w:rsid w:val="00292BEA"/>
    <w:rsid w:val="002A12FC"/>
    <w:rsid w:val="002A1411"/>
    <w:rsid w:val="002A31FA"/>
    <w:rsid w:val="002A347B"/>
    <w:rsid w:val="002A4775"/>
    <w:rsid w:val="002B0725"/>
    <w:rsid w:val="002B2976"/>
    <w:rsid w:val="002B72B0"/>
    <w:rsid w:val="002B7964"/>
    <w:rsid w:val="002C05F1"/>
    <w:rsid w:val="002D1620"/>
    <w:rsid w:val="002D2503"/>
    <w:rsid w:val="002D360C"/>
    <w:rsid w:val="002D5A89"/>
    <w:rsid w:val="002E0258"/>
    <w:rsid w:val="002E3286"/>
    <w:rsid w:val="002E557E"/>
    <w:rsid w:val="002E63A5"/>
    <w:rsid w:val="002E6ADA"/>
    <w:rsid w:val="002E6C18"/>
    <w:rsid w:val="002E6D3F"/>
    <w:rsid w:val="002F36EE"/>
    <w:rsid w:val="002F5B3F"/>
    <w:rsid w:val="002F76AF"/>
    <w:rsid w:val="002F7D60"/>
    <w:rsid w:val="00302B40"/>
    <w:rsid w:val="00303EEE"/>
    <w:rsid w:val="003069D6"/>
    <w:rsid w:val="0032276C"/>
    <w:rsid w:val="003229C6"/>
    <w:rsid w:val="003249A7"/>
    <w:rsid w:val="00326044"/>
    <w:rsid w:val="00327020"/>
    <w:rsid w:val="00327890"/>
    <w:rsid w:val="00330636"/>
    <w:rsid w:val="00332C58"/>
    <w:rsid w:val="003379FD"/>
    <w:rsid w:val="003402F9"/>
    <w:rsid w:val="003423D2"/>
    <w:rsid w:val="0034264F"/>
    <w:rsid w:val="00351EDF"/>
    <w:rsid w:val="003557F8"/>
    <w:rsid w:val="003563C7"/>
    <w:rsid w:val="00360689"/>
    <w:rsid w:val="003618C5"/>
    <w:rsid w:val="00364262"/>
    <w:rsid w:val="00371974"/>
    <w:rsid w:val="003727BB"/>
    <w:rsid w:val="003736AE"/>
    <w:rsid w:val="003763FC"/>
    <w:rsid w:val="00377345"/>
    <w:rsid w:val="00385113"/>
    <w:rsid w:val="00387D6E"/>
    <w:rsid w:val="00392646"/>
    <w:rsid w:val="003937EC"/>
    <w:rsid w:val="003A000B"/>
    <w:rsid w:val="003A063E"/>
    <w:rsid w:val="003A2F38"/>
    <w:rsid w:val="003A47A4"/>
    <w:rsid w:val="003A4D86"/>
    <w:rsid w:val="003A522E"/>
    <w:rsid w:val="003A5ED3"/>
    <w:rsid w:val="003A6987"/>
    <w:rsid w:val="003A6FC2"/>
    <w:rsid w:val="003B3793"/>
    <w:rsid w:val="003B4F60"/>
    <w:rsid w:val="003C344E"/>
    <w:rsid w:val="003C527D"/>
    <w:rsid w:val="003D08F0"/>
    <w:rsid w:val="003D2385"/>
    <w:rsid w:val="003D2EA9"/>
    <w:rsid w:val="003D430F"/>
    <w:rsid w:val="003D6D07"/>
    <w:rsid w:val="003E61F8"/>
    <w:rsid w:val="003F0041"/>
    <w:rsid w:val="003F3294"/>
    <w:rsid w:val="003F34D5"/>
    <w:rsid w:val="003F67EB"/>
    <w:rsid w:val="004003C8"/>
    <w:rsid w:val="0040715E"/>
    <w:rsid w:val="004116B1"/>
    <w:rsid w:val="004126F8"/>
    <w:rsid w:val="004131FB"/>
    <w:rsid w:val="00415DC8"/>
    <w:rsid w:val="00421C2E"/>
    <w:rsid w:val="00422841"/>
    <w:rsid w:val="004231A2"/>
    <w:rsid w:val="0042760B"/>
    <w:rsid w:val="00427F7E"/>
    <w:rsid w:val="00443AC3"/>
    <w:rsid w:val="00446BC1"/>
    <w:rsid w:val="00456F9D"/>
    <w:rsid w:val="004639FE"/>
    <w:rsid w:val="0046509D"/>
    <w:rsid w:val="0046763B"/>
    <w:rsid w:val="00471811"/>
    <w:rsid w:val="00472ED7"/>
    <w:rsid w:val="0048417E"/>
    <w:rsid w:val="004843FB"/>
    <w:rsid w:val="00487A9C"/>
    <w:rsid w:val="00490730"/>
    <w:rsid w:val="004A02BA"/>
    <w:rsid w:val="004A5DCE"/>
    <w:rsid w:val="004B4E6F"/>
    <w:rsid w:val="004B579B"/>
    <w:rsid w:val="004B715D"/>
    <w:rsid w:val="004C2506"/>
    <w:rsid w:val="004C60C2"/>
    <w:rsid w:val="004D54C7"/>
    <w:rsid w:val="004D7A00"/>
    <w:rsid w:val="004E1F92"/>
    <w:rsid w:val="004E5454"/>
    <w:rsid w:val="004E6237"/>
    <w:rsid w:val="004F1166"/>
    <w:rsid w:val="004F2BE6"/>
    <w:rsid w:val="004F65CF"/>
    <w:rsid w:val="004F67AA"/>
    <w:rsid w:val="00506CC9"/>
    <w:rsid w:val="00514A37"/>
    <w:rsid w:val="005173E0"/>
    <w:rsid w:val="0052015D"/>
    <w:rsid w:val="0052431F"/>
    <w:rsid w:val="00524BDA"/>
    <w:rsid w:val="0052742C"/>
    <w:rsid w:val="0053054C"/>
    <w:rsid w:val="005408F5"/>
    <w:rsid w:val="0054602D"/>
    <w:rsid w:val="00547745"/>
    <w:rsid w:val="00547C31"/>
    <w:rsid w:val="00553AB9"/>
    <w:rsid w:val="00554430"/>
    <w:rsid w:val="00555C2E"/>
    <w:rsid w:val="0056043B"/>
    <w:rsid w:val="00562CB0"/>
    <w:rsid w:val="00565497"/>
    <w:rsid w:val="00565512"/>
    <w:rsid w:val="00566548"/>
    <w:rsid w:val="00572CEC"/>
    <w:rsid w:val="00574485"/>
    <w:rsid w:val="00577D7B"/>
    <w:rsid w:val="00586566"/>
    <w:rsid w:val="00591168"/>
    <w:rsid w:val="005968C3"/>
    <w:rsid w:val="005A464C"/>
    <w:rsid w:val="005B1F8C"/>
    <w:rsid w:val="005C06EC"/>
    <w:rsid w:val="005C1C7A"/>
    <w:rsid w:val="005C2464"/>
    <w:rsid w:val="005C4BF5"/>
    <w:rsid w:val="005C5409"/>
    <w:rsid w:val="005C674D"/>
    <w:rsid w:val="005D425B"/>
    <w:rsid w:val="005D715B"/>
    <w:rsid w:val="005F0264"/>
    <w:rsid w:val="005F1FE3"/>
    <w:rsid w:val="005F389B"/>
    <w:rsid w:val="005F4235"/>
    <w:rsid w:val="00600854"/>
    <w:rsid w:val="006072DC"/>
    <w:rsid w:val="006110BC"/>
    <w:rsid w:val="0061292F"/>
    <w:rsid w:val="006162D5"/>
    <w:rsid w:val="00617DA0"/>
    <w:rsid w:val="0062169C"/>
    <w:rsid w:val="00623FC4"/>
    <w:rsid w:val="00626687"/>
    <w:rsid w:val="00633B08"/>
    <w:rsid w:val="00633E85"/>
    <w:rsid w:val="00634FAE"/>
    <w:rsid w:val="00640287"/>
    <w:rsid w:val="006418A0"/>
    <w:rsid w:val="00641D2F"/>
    <w:rsid w:val="00651033"/>
    <w:rsid w:val="00653591"/>
    <w:rsid w:val="00654E65"/>
    <w:rsid w:val="006578A6"/>
    <w:rsid w:val="00657A11"/>
    <w:rsid w:val="00657BCA"/>
    <w:rsid w:val="006605D4"/>
    <w:rsid w:val="0066171D"/>
    <w:rsid w:val="0066262D"/>
    <w:rsid w:val="00665720"/>
    <w:rsid w:val="0067187C"/>
    <w:rsid w:val="0067566B"/>
    <w:rsid w:val="006857B8"/>
    <w:rsid w:val="0068679F"/>
    <w:rsid w:val="00686EA2"/>
    <w:rsid w:val="006875E2"/>
    <w:rsid w:val="00687AB2"/>
    <w:rsid w:val="00692077"/>
    <w:rsid w:val="00696AE0"/>
    <w:rsid w:val="006A1580"/>
    <w:rsid w:val="006A5EEF"/>
    <w:rsid w:val="006C29FE"/>
    <w:rsid w:val="006C5547"/>
    <w:rsid w:val="006C7421"/>
    <w:rsid w:val="006E2003"/>
    <w:rsid w:val="006E2B84"/>
    <w:rsid w:val="006E3F7A"/>
    <w:rsid w:val="006F0E44"/>
    <w:rsid w:val="006F43AD"/>
    <w:rsid w:val="006F7F19"/>
    <w:rsid w:val="00712A80"/>
    <w:rsid w:val="007145C1"/>
    <w:rsid w:val="00721DE7"/>
    <w:rsid w:val="007230CC"/>
    <w:rsid w:val="00726E59"/>
    <w:rsid w:val="00732962"/>
    <w:rsid w:val="00734365"/>
    <w:rsid w:val="00742648"/>
    <w:rsid w:val="00743651"/>
    <w:rsid w:val="00747495"/>
    <w:rsid w:val="007514FA"/>
    <w:rsid w:val="00755D16"/>
    <w:rsid w:val="007579F6"/>
    <w:rsid w:val="00757ABF"/>
    <w:rsid w:val="00761ABD"/>
    <w:rsid w:val="00766388"/>
    <w:rsid w:val="00771EE3"/>
    <w:rsid w:val="007734E1"/>
    <w:rsid w:val="00774680"/>
    <w:rsid w:val="00783247"/>
    <w:rsid w:val="00784BF5"/>
    <w:rsid w:val="0079140D"/>
    <w:rsid w:val="00793437"/>
    <w:rsid w:val="007A1536"/>
    <w:rsid w:val="007A5864"/>
    <w:rsid w:val="007A7607"/>
    <w:rsid w:val="007B4F52"/>
    <w:rsid w:val="007B6A5D"/>
    <w:rsid w:val="007B6D9A"/>
    <w:rsid w:val="007B7B8B"/>
    <w:rsid w:val="007C1818"/>
    <w:rsid w:val="007D7BC0"/>
    <w:rsid w:val="007E30B3"/>
    <w:rsid w:val="007F0D05"/>
    <w:rsid w:val="0080326B"/>
    <w:rsid w:val="00807875"/>
    <w:rsid w:val="00810D2D"/>
    <w:rsid w:val="00812B35"/>
    <w:rsid w:val="008137B0"/>
    <w:rsid w:val="00817D97"/>
    <w:rsid w:val="0082028D"/>
    <w:rsid w:val="00831A1D"/>
    <w:rsid w:val="00832B52"/>
    <w:rsid w:val="008374DD"/>
    <w:rsid w:val="0084029C"/>
    <w:rsid w:val="00840793"/>
    <w:rsid w:val="00842098"/>
    <w:rsid w:val="00843C49"/>
    <w:rsid w:val="0084467E"/>
    <w:rsid w:val="008460E3"/>
    <w:rsid w:val="00850E01"/>
    <w:rsid w:val="00851BFE"/>
    <w:rsid w:val="00853E17"/>
    <w:rsid w:val="00854223"/>
    <w:rsid w:val="00856B67"/>
    <w:rsid w:val="0086410E"/>
    <w:rsid w:val="00870D80"/>
    <w:rsid w:val="008771D9"/>
    <w:rsid w:val="008811A7"/>
    <w:rsid w:val="0088195A"/>
    <w:rsid w:val="00883B5C"/>
    <w:rsid w:val="008856B2"/>
    <w:rsid w:val="0089745A"/>
    <w:rsid w:val="008A06FD"/>
    <w:rsid w:val="008A1D8B"/>
    <w:rsid w:val="008A48E1"/>
    <w:rsid w:val="008B0966"/>
    <w:rsid w:val="008B1CE2"/>
    <w:rsid w:val="008B5CD9"/>
    <w:rsid w:val="008C4238"/>
    <w:rsid w:val="008C5276"/>
    <w:rsid w:val="008D054C"/>
    <w:rsid w:val="008D0B9C"/>
    <w:rsid w:val="008D4620"/>
    <w:rsid w:val="008D4CA2"/>
    <w:rsid w:val="008D593E"/>
    <w:rsid w:val="008D7959"/>
    <w:rsid w:val="008E1071"/>
    <w:rsid w:val="008E4602"/>
    <w:rsid w:val="008E647B"/>
    <w:rsid w:val="008F75F5"/>
    <w:rsid w:val="009034C5"/>
    <w:rsid w:val="00903682"/>
    <w:rsid w:val="009135EA"/>
    <w:rsid w:val="0091619E"/>
    <w:rsid w:val="00920D95"/>
    <w:rsid w:val="00921EDF"/>
    <w:rsid w:val="009227A5"/>
    <w:rsid w:val="00933C4D"/>
    <w:rsid w:val="00935464"/>
    <w:rsid w:val="00935768"/>
    <w:rsid w:val="0094008A"/>
    <w:rsid w:val="00945A7C"/>
    <w:rsid w:val="0095352B"/>
    <w:rsid w:val="00954860"/>
    <w:rsid w:val="00956A4E"/>
    <w:rsid w:val="00956D9F"/>
    <w:rsid w:val="00965FE9"/>
    <w:rsid w:val="0097602F"/>
    <w:rsid w:val="00977149"/>
    <w:rsid w:val="00977A7D"/>
    <w:rsid w:val="009812A3"/>
    <w:rsid w:val="00982C35"/>
    <w:rsid w:val="009836C6"/>
    <w:rsid w:val="00984967"/>
    <w:rsid w:val="00987BF0"/>
    <w:rsid w:val="009939FF"/>
    <w:rsid w:val="009950DC"/>
    <w:rsid w:val="009A01BA"/>
    <w:rsid w:val="009A257F"/>
    <w:rsid w:val="009A64BD"/>
    <w:rsid w:val="009A6AD8"/>
    <w:rsid w:val="009B1900"/>
    <w:rsid w:val="009B4D12"/>
    <w:rsid w:val="009B680F"/>
    <w:rsid w:val="009C24D6"/>
    <w:rsid w:val="009C4792"/>
    <w:rsid w:val="009C6B4A"/>
    <w:rsid w:val="009C7C87"/>
    <w:rsid w:val="009D268E"/>
    <w:rsid w:val="009E3753"/>
    <w:rsid w:val="009E3D5D"/>
    <w:rsid w:val="009E3F92"/>
    <w:rsid w:val="009E44EA"/>
    <w:rsid w:val="009E7025"/>
    <w:rsid w:val="009F21EB"/>
    <w:rsid w:val="009F3725"/>
    <w:rsid w:val="009F3FA8"/>
    <w:rsid w:val="009F6BFB"/>
    <w:rsid w:val="009F77C5"/>
    <w:rsid w:val="00A00C7F"/>
    <w:rsid w:val="00A04A9D"/>
    <w:rsid w:val="00A05570"/>
    <w:rsid w:val="00A05979"/>
    <w:rsid w:val="00A10DF5"/>
    <w:rsid w:val="00A16704"/>
    <w:rsid w:val="00A21499"/>
    <w:rsid w:val="00A22244"/>
    <w:rsid w:val="00A22633"/>
    <w:rsid w:val="00A24D9D"/>
    <w:rsid w:val="00A25A80"/>
    <w:rsid w:val="00A303DF"/>
    <w:rsid w:val="00A32774"/>
    <w:rsid w:val="00A32B2C"/>
    <w:rsid w:val="00A33C7A"/>
    <w:rsid w:val="00A34A62"/>
    <w:rsid w:val="00A3542C"/>
    <w:rsid w:val="00A35892"/>
    <w:rsid w:val="00A35FBE"/>
    <w:rsid w:val="00A50AA3"/>
    <w:rsid w:val="00A550E4"/>
    <w:rsid w:val="00A66448"/>
    <w:rsid w:val="00A67D06"/>
    <w:rsid w:val="00A734D6"/>
    <w:rsid w:val="00A76A5F"/>
    <w:rsid w:val="00A84CA2"/>
    <w:rsid w:val="00A87D5D"/>
    <w:rsid w:val="00A91F04"/>
    <w:rsid w:val="00AA4B75"/>
    <w:rsid w:val="00AA5962"/>
    <w:rsid w:val="00AA6CA2"/>
    <w:rsid w:val="00AB1370"/>
    <w:rsid w:val="00AB7929"/>
    <w:rsid w:val="00AC0A48"/>
    <w:rsid w:val="00AC1C7B"/>
    <w:rsid w:val="00AE0854"/>
    <w:rsid w:val="00AE0ADC"/>
    <w:rsid w:val="00AE1432"/>
    <w:rsid w:val="00AE2B3C"/>
    <w:rsid w:val="00AE33FA"/>
    <w:rsid w:val="00AE418B"/>
    <w:rsid w:val="00AE4737"/>
    <w:rsid w:val="00AF3960"/>
    <w:rsid w:val="00AF6725"/>
    <w:rsid w:val="00AF73CD"/>
    <w:rsid w:val="00B06717"/>
    <w:rsid w:val="00B07ED3"/>
    <w:rsid w:val="00B17FCD"/>
    <w:rsid w:val="00B20EEC"/>
    <w:rsid w:val="00B23A5E"/>
    <w:rsid w:val="00B24243"/>
    <w:rsid w:val="00B25CD5"/>
    <w:rsid w:val="00B348A5"/>
    <w:rsid w:val="00B453D9"/>
    <w:rsid w:val="00B468E5"/>
    <w:rsid w:val="00B50391"/>
    <w:rsid w:val="00B52D89"/>
    <w:rsid w:val="00B5312A"/>
    <w:rsid w:val="00B5765D"/>
    <w:rsid w:val="00B61E66"/>
    <w:rsid w:val="00B6646B"/>
    <w:rsid w:val="00B70528"/>
    <w:rsid w:val="00B72E43"/>
    <w:rsid w:val="00B7304B"/>
    <w:rsid w:val="00B73B8B"/>
    <w:rsid w:val="00B75F41"/>
    <w:rsid w:val="00B7740A"/>
    <w:rsid w:val="00B8233A"/>
    <w:rsid w:val="00B85231"/>
    <w:rsid w:val="00B90F42"/>
    <w:rsid w:val="00B90F6E"/>
    <w:rsid w:val="00B91E11"/>
    <w:rsid w:val="00B920A7"/>
    <w:rsid w:val="00B93E0C"/>
    <w:rsid w:val="00B943E3"/>
    <w:rsid w:val="00BA0056"/>
    <w:rsid w:val="00BA0C49"/>
    <w:rsid w:val="00BA6A94"/>
    <w:rsid w:val="00BB33F4"/>
    <w:rsid w:val="00BB5208"/>
    <w:rsid w:val="00BB7E1C"/>
    <w:rsid w:val="00BC4DBE"/>
    <w:rsid w:val="00BD0EC4"/>
    <w:rsid w:val="00BD13DD"/>
    <w:rsid w:val="00BD2AF1"/>
    <w:rsid w:val="00BD4864"/>
    <w:rsid w:val="00BD72C9"/>
    <w:rsid w:val="00BE0030"/>
    <w:rsid w:val="00BE1B2B"/>
    <w:rsid w:val="00BE3DFB"/>
    <w:rsid w:val="00BE3F7A"/>
    <w:rsid w:val="00BE4421"/>
    <w:rsid w:val="00BE6E41"/>
    <w:rsid w:val="00BF6EC6"/>
    <w:rsid w:val="00C00DFA"/>
    <w:rsid w:val="00C103C4"/>
    <w:rsid w:val="00C117EA"/>
    <w:rsid w:val="00C12446"/>
    <w:rsid w:val="00C1362A"/>
    <w:rsid w:val="00C14341"/>
    <w:rsid w:val="00C15124"/>
    <w:rsid w:val="00C17DC4"/>
    <w:rsid w:val="00C204D3"/>
    <w:rsid w:val="00C2374D"/>
    <w:rsid w:val="00C300A2"/>
    <w:rsid w:val="00C34C57"/>
    <w:rsid w:val="00C3578C"/>
    <w:rsid w:val="00C362A1"/>
    <w:rsid w:val="00C4165D"/>
    <w:rsid w:val="00C43294"/>
    <w:rsid w:val="00C434AE"/>
    <w:rsid w:val="00C50A3A"/>
    <w:rsid w:val="00C53112"/>
    <w:rsid w:val="00C62F37"/>
    <w:rsid w:val="00C636BF"/>
    <w:rsid w:val="00C65CE2"/>
    <w:rsid w:val="00C73862"/>
    <w:rsid w:val="00C752B6"/>
    <w:rsid w:val="00C941D4"/>
    <w:rsid w:val="00C9522D"/>
    <w:rsid w:val="00CA7E64"/>
    <w:rsid w:val="00CB1792"/>
    <w:rsid w:val="00CB5147"/>
    <w:rsid w:val="00CC1408"/>
    <w:rsid w:val="00CD2A95"/>
    <w:rsid w:val="00CD4E3C"/>
    <w:rsid w:val="00CD73F5"/>
    <w:rsid w:val="00CE27F9"/>
    <w:rsid w:val="00CE4AAD"/>
    <w:rsid w:val="00CF60FB"/>
    <w:rsid w:val="00D000A0"/>
    <w:rsid w:val="00D01A29"/>
    <w:rsid w:val="00D10AAF"/>
    <w:rsid w:val="00D13E0F"/>
    <w:rsid w:val="00D2120C"/>
    <w:rsid w:val="00D26178"/>
    <w:rsid w:val="00D310A0"/>
    <w:rsid w:val="00D320BA"/>
    <w:rsid w:val="00D512FF"/>
    <w:rsid w:val="00D60DA5"/>
    <w:rsid w:val="00D65CDD"/>
    <w:rsid w:val="00D73C4C"/>
    <w:rsid w:val="00D86EA9"/>
    <w:rsid w:val="00DB412B"/>
    <w:rsid w:val="00DC33D6"/>
    <w:rsid w:val="00DC52A9"/>
    <w:rsid w:val="00DC6075"/>
    <w:rsid w:val="00DC7D72"/>
    <w:rsid w:val="00DD15ED"/>
    <w:rsid w:val="00DD4BE6"/>
    <w:rsid w:val="00DD55E6"/>
    <w:rsid w:val="00DD59EF"/>
    <w:rsid w:val="00DE6B0B"/>
    <w:rsid w:val="00DE78C9"/>
    <w:rsid w:val="00DF0899"/>
    <w:rsid w:val="00DF7A75"/>
    <w:rsid w:val="00DF7E3A"/>
    <w:rsid w:val="00E02D66"/>
    <w:rsid w:val="00E04272"/>
    <w:rsid w:val="00E04B8E"/>
    <w:rsid w:val="00E21250"/>
    <w:rsid w:val="00E2289F"/>
    <w:rsid w:val="00E22A8C"/>
    <w:rsid w:val="00E22DC0"/>
    <w:rsid w:val="00E26351"/>
    <w:rsid w:val="00E31DCA"/>
    <w:rsid w:val="00E35138"/>
    <w:rsid w:val="00E35B89"/>
    <w:rsid w:val="00E37097"/>
    <w:rsid w:val="00E375F2"/>
    <w:rsid w:val="00E37A03"/>
    <w:rsid w:val="00E401A5"/>
    <w:rsid w:val="00E414E9"/>
    <w:rsid w:val="00E42FB0"/>
    <w:rsid w:val="00E449EC"/>
    <w:rsid w:val="00E46636"/>
    <w:rsid w:val="00E51623"/>
    <w:rsid w:val="00E535C4"/>
    <w:rsid w:val="00E55176"/>
    <w:rsid w:val="00E62B79"/>
    <w:rsid w:val="00E634EA"/>
    <w:rsid w:val="00E6746D"/>
    <w:rsid w:val="00E70406"/>
    <w:rsid w:val="00E754E1"/>
    <w:rsid w:val="00E775BF"/>
    <w:rsid w:val="00E8251A"/>
    <w:rsid w:val="00E84215"/>
    <w:rsid w:val="00E90F10"/>
    <w:rsid w:val="00E93CB7"/>
    <w:rsid w:val="00E94DD3"/>
    <w:rsid w:val="00EB1463"/>
    <w:rsid w:val="00EB18A1"/>
    <w:rsid w:val="00EB4816"/>
    <w:rsid w:val="00EB558F"/>
    <w:rsid w:val="00EB6955"/>
    <w:rsid w:val="00EB6B2E"/>
    <w:rsid w:val="00EC318D"/>
    <w:rsid w:val="00EC7A0F"/>
    <w:rsid w:val="00ED0CC2"/>
    <w:rsid w:val="00ED2407"/>
    <w:rsid w:val="00ED5858"/>
    <w:rsid w:val="00ED5C85"/>
    <w:rsid w:val="00EE1BFF"/>
    <w:rsid w:val="00EE2C12"/>
    <w:rsid w:val="00EE3041"/>
    <w:rsid w:val="00EF1C5A"/>
    <w:rsid w:val="00EF71BC"/>
    <w:rsid w:val="00F00655"/>
    <w:rsid w:val="00F02146"/>
    <w:rsid w:val="00F115F8"/>
    <w:rsid w:val="00F15466"/>
    <w:rsid w:val="00F1709E"/>
    <w:rsid w:val="00F1789A"/>
    <w:rsid w:val="00F17C89"/>
    <w:rsid w:val="00F20BEB"/>
    <w:rsid w:val="00F23519"/>
    <w:rsid w:val="00F27F7C"/>
    <w:rsid w:val="00F315BB"/>
    <w:rsid w:val="00F3211A"/>
    <w:rsid w:val="00F419CB"/>
    <w:rsid w:val="00F43831"/>
    <w:rsid w:val="00F45E1A"/>
    <w:rsid w:val="00F47D87"/>
    <w:rsid w:val="00F53087"/>
    <w:rsid w:val="00F53612"/>
    <w:rsid w:val="00F63C96"/>
    <w:rsid w:val="00F64F1E"/>
    <w:rsid w:val="00F65CD0"/>
    <w:rsid w:val="00F70429"/>
    <w:rsid w:val="00F732C2"/>
    <w:rsid w:val="00F7471B"/>
    <w:rsid w:val="00F82D96"/>
    <w:rsid w:val="00F85108"/>
    <w:rsid w:val="00F85C55"/>
    <w:rsid w:val="00F97B28"/>
    <w:rsid w:val="00FA2551"/>
    <w:rsid w:val="00FA6EFD"/>
    <w:rsid w:val="00FB0B15"/>
    <w:rsid w:val="00FB4BDF"/>
    <w:rsid w:val="00FB53A5"/>
    <w:rsid w:val="00FB6E3B"/>
    <w:rsid w:val="00FC043E"/>
    <w:rsid w:val="00FC3E50"/>
    <w:rsid w:val="00FC7C51"/>
    <w:rsid w:val="00FD4FFA"/>
    <w:rsid w:val="00FE06A7"/>
    <w:rsid w:val="00FE16E4"/>
    <w:rsid w:val="00FE2777"/>
    <w:rsid w:val="00FE2E41"/>
    <w:rsid w:val="00FF40AC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047E8AB"/>
  <w15:docId w15:val="{09D538E2-5295-47F5-8931-323DED60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94DD3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657A11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657A11"/>
    <w:pPr>
      <w:ind w:left="720"/>
      <w:contextualSpacing/>
    </w:pPr>
  </w:style>
  <w:style w:type="paragraph" w:customStyle="1" w:styleId="Default">
    <w:name w:val="Default"/>
    <w:rsid w:val="00657A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2F76AF"/>
    <w:rPr>
      <w:color w:val="800080" w:themeColor="followedHyperlink"/>
      <w:u w:val="single"/>
    </w:rPr>
  </w:style>
  <w:style w:type="numbering" w:customStyle="1" w:styleId="ZRIOpsommingstekens1">
    <w:name w:val="ZRI Opsommingstekens1"/>
    <w:basedOn w:val="Geenlijst"/>
    <w:rsid w:val="008B5CD9"/>
  </w:style>
  <w:style w:type="numbering" w:customStyle="1" w:styleId="ZRIOpsommingstekens2">
    <w:name w:val="ZRI Opsommingstekens2"/>
    <w:basedOn w:val="Geenlijst"/>
    <w:rsid w:val="00E94DD3"/>
  </w:style>
  <w:style w:type="numbering" w:customStyle="1" w:styleId="ZRIOpsommingstekens3">
    <w:name w:val="ZRI Opsommingstekens3"/>
    <w:basedOn w:val="Geenlijst"/>
    <w:rsid w:val="000F7598"/>
  </w:style>
  <w:style w:type="paragraph" w:styleId="Bijschrift">
    <w:name w:val="caption"/>
    <w:basedOn w:val="Standaard"/>
    <w:next w:val="Standaard"/>
    <w:uiPriority w:val="35"/>
    <w:unhideWhenUsed/>
    <w:qFormat/>
    <w:rsid w:val="009F77C5"/>
    <w:pPr>
      <w:spacing w:after="200" w:line="240" w:lineRule="auto"/>
    </w:pPr>
    <w:rPr>
      <w:i/>
      <w:iCs/>
      <w:color w:val="1F497D" w:themeColor="text2"/>
      <w:szCs w:val="18"/>
    </w:rPr>
  </w:style>
  <w:style w:type="paragraph" w:styleId="Revisie">
    <w:name w:val="Revision"/>
    <w:hidden/>
    <w:uiPriority w:val="99"/>
    <w:semiHidden/>
    <w:rsid w:val="00D65CDD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6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050D3-22F8-4AAC-9FD4-F40B1ECB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0</TotalTime>
  <Pages>1</Pages>
  <Words>73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VNA1801</vt:lpstr>
    </vt:vector>
  </TitlesOfParts>
  <Manager/>
  <Company>van Zanten Raadgevende ingenieurs bv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VNA1801</dc:title>
  <dc:subject>VNA1801</dc:subject>
  <dc:creator>M.L. Thijs</dc:creator>
  <cp:keywords/>
  <dc:description/>
  <cp:lastModifiedBy>Evita Pronk</cp:lastModifiedBy>
  <cp:revision>3</cp:revision>
  <cp:lastPrinted>2018-10-31T11:24:00Z</cp:lastPrinted>
  <dcterms:created xsi:type="dcterms:W3CDTF">2018-11-05T13:22:00Z</dcterms:created>
  <dcterms:modified xsi:type="dcterms:W3CDTF">2018-11-05T13:22:00Z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5-11-2018</vt:lpwstr>
  </property>
  <property fmtid="{D5CDD505-2E9C-101B-9397-08002B2CF9AE}" pid="4" name="ZRI ConceptText">
    <vt:lpwstr/>
  </property>
</Properties>
</file>